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XIII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Fourth Part of Darkness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happened to you?" Wendell whispered when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reached the bottom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the lawn. "I thought we were meeting at midnight."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got...waylaid,"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He'd intended to tell Wendell what had just transpired, but his friend was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obviously nervous enough without being told about Lulu's fate.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slipped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three survivors of the ark into his pocket and resolved only to speak of the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encounter when he and Wendell were safely away from this terrible place.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Just one thing stood between them and that ambition: the wall of mist.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Now, as ever, it seemed innocent enough. But that was an illusion, of course,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like so many things in Mr. Hood's kingdom.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"We have to be very organized about this,"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 to Wendell. "Once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we're in the wall we lose our sense of direction. So we have to be sure we keep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walking in a straight line, and not let the mist turn us around."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do we do that?" said Wendell.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think one of us should go in first, and the other one keep hold of his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hand."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"Me," said Wendell, eagerly. "I want to be first."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problem. Then I'll keep my back to the House, and keep guiding you.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Who knows, maybe the wall's so thin you'll just be able to pull me through."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can hope," Wendell said.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"Are you ready?"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asked, extending his hand.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took it. "Whenever you are," he said.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let's get out of here 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Wendell nodded, and stepped into the mist. Instantly,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felt his grip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tighten.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"Don't...let...go..."Wendell said, his voice already remote although 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just a pace away.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"Just keep walking."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said, as they reached arm's length. "Any sign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of-"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he could finish his question a noise from the House behind him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sealed his lips. He glanced back. The front door was open, and a light was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burning in the hall, throwing into silhouette the figure rushing down the porch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steps. It was Mrs. Griffin.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noise he'd heard was not from her lips, however. Nothing human could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make such a din. He saw Mrs. Griffin glance up toward the roof as she hurried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down the lawn, and following her gaze, saw the noise-maker rising against the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stars.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knew its name, even though he couldn't see its face. Hood had four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servants, and he'd met only three: Rictus, Jive and Marr. Here was the fourth: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Carna, the tooth-stealer; Carna, the devourer; Carna, the beast Mrs. Griffin had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hoped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would never meet.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"Back to the House, child!" Mrs. Griffin yelled as the din of vast wings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filled the air, "Quickly! Quickly!"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pulled on Wendell's arm, yelling to him as he did so, but Wendell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had a whiff of freedom in his nostrils and wasn't about to give it up.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are you waiting for?" Mrs. Griffin yelled. "Get away from there or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it'll take off your head!"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glanced up at the swooping beast, and knew this was no lie. Carna's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jaws were wide enough to snap him in half with a single bite. But he couldn't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leave Wendell in the mist. They'd begun this adventure together, and that was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how they would finish it, dead or alive. He had no choice but to step into the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mist himself, and hope that Wendell had snatched a glimpse of the world outside,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could pull him through to the street.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took that step, he heard Mrs. Griffin say something about leading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way; then he was blinded by the chill of the mist, and the sound of her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voice became a garbled whisper.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Carna's shrieks were not so hushed, however. They pierced the murk,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skewering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's thoughts the way its teeth would skewer his head if the beast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caught up with him.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"Wendell?"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yelled. "It's coming for us!"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caught a glimpse of a figure up ahead of him, then of Wendell's face,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smeared by the mist, turning to say: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"There's no way out!"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has to be!"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can't find it!" Wendell said, his reply almost drowned out by the din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Carna's shrieks.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glanced back the way he'd come, more afraid not to know how close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creature was than to see it, however terrifying the sight. A veil of mist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swirled in front of him, but he glimpsed Carna's form as the beast descended. It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the most monstrous of the brood: its skin rotted and stretched over barbed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polished bone, its throat a nest of snaky tongues, its jaws set with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hundreds of teeth.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This is the end,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thought. I've only been alive ten years and five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months and I'm going to have my head bitten off.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Then, from the corner of his eye, a strange sight. Mrs. Griffin's arms,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reaching into the mist, and dropping Blue-Cat to the ground.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"He's got a good sense of direction!"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heard her say. "Follow him!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Follow him!"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didn't need a second invitation. Nor did Blue-Cat. Tail up, it padded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off, and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hauled on Wendell's arm to drag him in pursuit. The cat was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quick, but so was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. He kept his eyes glued on that bright tail, even when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rush of wings behind him announced that Carna had entered the mist and was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almost upon them.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Two strides; three strides; four. And now the mist seemed to be thinning.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heard Wendell whooping for joy-"The street!" he yelled, "I see it!"-and the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next moment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saw it too, the sidewalks wet with rain and shining in the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lamplight.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 he dared look back, and there was Carna, its jaws a yard from them.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let go of Wendell's arm and pushed his friend toward the street,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ducking as he did so. Carna's lower jaw scraped his spine, but the beast was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moving too fast to check itself, and instead of wheeling around to scoop up its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quarry it flew on, out into the real world.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Wendell was already there.;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joined him a moment later.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did it!" Wendell yelled. "We did it!"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"So did Carna!"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said, pointing up at the beast as it rose against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cloudy sky and turned to come back for them.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 wants to drive us back inside!"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not going!" Wendell cried. "Never! I'm never going in there again!"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Carna heard his defiance. Its blazing eyes fixed on him and it came down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like a thunderbolt, its shriek echoing through the midnight streets.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"Run!"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But Carna's stare had rooted Wendell to the spot.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grabbed hold of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 and was about to make a run for it when he heard the beast's cry change.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Triumph became doubt; doubt became pain; and suddenly Carna wasn't swooping but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falling, holes opening in its wings as though a horde of invisible moths was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eating at their fabric.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labored to climb the air again, but its wounded wings refused their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duty, and seconds later it struck the street so hard it bit off a dozen of its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tongues, and scattered half a hundred teeth at the boys' feet. The fall didn't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kill it, however. Though agonized by its wounds, it hauled itself up onto the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spiky crutches of its wings and began to drag itself back toward the wall. Even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now, in this wretched state, it was ferocious, and with snaps to right and left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drove Harvey and Wendell out of its path.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can't survive out here..." Wendell realized aloud, "...it's dying."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wished he had some weapon to keep the beast from returning to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safety, but he had to be content with the sight of its defeat. If it had not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wanted their flesh so badly, he thought, it wouldn't have come after them at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such speed, and brought this pain and humiliation upon itself. There was a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lesson there, if he could only remember it. Evil, however powerful it seemed,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could be undone by its own appetite.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the creature was gone, a curtain of mist drawn over its retreat.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only one sign remaining of the mysteries that lay on the other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side of the wall: the face of Blue-Cat, gazing out at the world that he, like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all the occupants of the Holiday House, could never explore. His azure gaze met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's for a moment; then he looked back toward his prison, as though he heard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Griffin's summons, and with a sorrowful sigh turned and traipsed away.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"Weird," said Wendell, as he stared at the rainy streets. "It's as though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never left"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"Is it?" said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>. He wasn't so sure. He felt different; marked by this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adventure.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wonder if we'll even remember we came here in a week's time?"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"Oh, I'll remember," </w:t>
      </w:r>
      <w:smartTag w:uri="urn:schemas-microsoft-com:office:smarttags" w:element="place">
        <w:smartTag w:uri="urn:schemas-microsoft-com:office:smarttags" w:element="City">
          <w:r>
            <w:rPr>
              <w:rFonts w:ascii="CourierNew" w:hAnsi="CourierNew" w:cs="CourierNew"/>
              <w:sz w:val="20"/>
              <w:szCs w:val="20"/>
            </w:rPr>
            <w:t>Harvey</w:t>
          </w:r>
        </w:smartTag>
      </w:smartTag>
      <w:r>
        <w:rPr>
          <w:rFonts w:ascii="CourierNew" w:hAnsi="CourierNew" w:cs="CourierNew"/>
          <w:sz w:val="20"/>
          <w:szCs w:val="20"/>
        </w:rPr>
        <w:t xml:space="preserve"> said. "I've got a few souvenirs."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dug into his pocket in search of the figures from the ark. Even as 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pulled them out he felt them crumbling, as the real world took its toll on them.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"Illusions..." he murmured as they turned to dust and ran away between his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fingers.</w:t>
      </w:r>
    </w:p>
    <w:p w:rsidR="00F96B97" w:rsidRDefault="00F96B97" w:rsidP="006F1775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said Wendell. "It's time to go home. And that's no illusion."</w:t>
      </w:r>
    </w:p>
    <w:p w:rsidR="00F96B97" w:rsidRDefault="00F96B97" w:rsidP="006F1775">
      <w:pPr>
        <w:rPr>
          <w:rFonts w:ascii="CourierNew" w:hAnsi="CourierNew" w:cs="CourierNew"/>
          <w:sz w:val="20"/>
          <w:szCs w:val="20"/>
        </w:rPr>
      </w:pP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XIV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Time Was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took the boys an hour to reach the center of town, and there-given that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their houses lay in opposite directions-they parted company. They exchanged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addresses before they did so, promising to contact each other in a day or two,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 that they could each support the other's account of the Holiday House. It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would be difficult to make people believe all that had happened to them, but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perhaps they'd have a better chance if two voices told the same tale.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know what you did back there," Wendell said just before they parted.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saved my life."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would have done the same thing for me," Harvey said.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looked doubtful. "I might have wanted to," he said, somewhat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abashed, "but I've never been very brave."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escaped together," Harvey said. "I couldn't have done it without you."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"Really?"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brightened at this. "Yeah," he said. "I guess that's right.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Well...be seein' ya."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And, with that, they went their separate ways.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still several hours before daybreak, and the streets were virtually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deserted, so for Harvey it was a long, lonely trudge home. He was tired, and a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little saddened by his farewell to Wendell, but the thought of the welcome he'd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get when he reached his own doorstep put a spring in his heels.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Several times he wondered if he'd gone astray, because the streets 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passed through were unfamiliar. One neighborhood was extremely fancy, the houses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 cars parked outside them slicker than anything he'd set eyes on. Another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virtually a wasteland, the houses half rubble, the streets strewn with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garbage. But his sense of direction served him well. As the East began to pale,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 birds in the trees started their twitterings, he rounded the corner of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street. His weary legs broke into a joyful dash, and brought him to the step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panting for breath and ready to fall into his parents' arms.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knocked on the door. There was no sound from the house at first, which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didn't surprise him given the hour. He knocked again, and again. Finally a light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turned on and he heard somebody coming to the door.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is it?" said his father from behind the closed door. "Do you know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time it is?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me," said Harvey.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came the sound of bolts being drawn aside, and the door was opened a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crack.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"Who's me?" said the man peering out at him.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kindly enough, Harvey thought, but it wasn't his father. This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a much older man, his hair almost white, his face thin. He had a badly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trimmed mustache, and a furrow of a frown.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want?" he said.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Harvey could reply a woman's voice said: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"Come away from the door."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couldn't see the second speaker yet, but he caught a glimpse of the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wallpaper in the hallway, and the pictures on the wall. To his relief he saw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this was not his house at all. He'd obviously made a simple mistake, and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knocked on the wrong door.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sorry," he said, backing away. "I didn't mean to wake you up."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are you looking for?" the man wanted to know, opening the door a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little wider now. "Are you one of the Smith kids?"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 dig in the pocket of his dressing gown, and brought out a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pair of spectacles.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can't even see me properly, Harvey thought: poor old man.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before the spectacles reached the bridge of the man's nose his wife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appeared behind him, and Harvey's legs almost folded up beneath him at the sight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her.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was old, this woman, her hair almost as colorless as her husband's,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her face even more lined and sorrowful. But Harvey knew that face better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than any on earth. It was the first face he'd ever loved. It was his mother.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"Mom?" he murmured.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woman stopped and stared out through the open door at the boy standing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 the step, her eyes filling up with tears. She could barely breathe the word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said next.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"Harvey?"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"Mom?...Mom, it is you, isn't it?"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By now the man had put on his spectacles, and peered through them with his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eyes wide.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not possible," he said flatly. "This can't be Harvey."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him," said his wife. "It's our Harvey. He's come home."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man shook his head. "After all these years?" he said. "He'd be a man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by now. He'd be a grown man. This is just a boy."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him, I tell you."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the man replied, angry now. "It's some prank. Somebody trying to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break our hearts. As if they're not broken enough."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 slam the door, but Harvey's mom caught hold of it.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 at him," she said. "Look at his clothes. That's what he was wearing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night he left us."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do you know?"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think I don't remember?"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thirty-one years ago," said Harvey's father, still staring at the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boy on the step. "This can't...can't be..." He faltered as slow recognition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spread over his face. "Oh my Lord," he said, his voice dropping to a hoarse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whisper, "...it is him, isn't it?"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told you," his wife replied,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some kind of ghost?" he asked Harvey.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for goodness' sake," Harvey's mom said. "He's no ghost!" She slipped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past her husband, and out onto the step. "I don't know how it's possible, and I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don't care," she said, opening her arms to Harvey. "All I know is, our little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boy's come home to us."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couldn't speak. There were too many tears in his throat, and in his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nose and in his eyes. All he could do was stumble into his mother's arms. It was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wonderful to feel her hands stroke his hair and her fingers wipe his cheeks.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Harvey, Harvey, Harvey," she sobbed. "We thought we'd never see you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again." She kissed him over and over. "We thought you'd gone forever."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"How's this possible?" his father still wanted to know.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kept praying," his mother said.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had another answer, though he didn't voice it. The moment he'd set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eyes on his mother-so changed, so sorrowful-it was instantly clear what a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terrible trick Hood's House had played upon them all. For every day he'd spent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a year had gone by here in the real world. Every morning while he'd played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the spring warmth, months had passed. In the afternoon, while he'd lazed in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summer sun, the same. And those haunted twilights, which had seemed so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brief, had been another span of months, as had the Christmas nights, full of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snow and presents. They'd all slipped by so easily, and though he had only aged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month, his mom and dad had lived in sadness for thirty-one years, thinking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their little boy had gone forever.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had almost been the case. If he'd remained in the House of Illusions,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distracted by its petty pleasures, a whole lifetime would have gone by here in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real world, and his soul would have become Hood's property. He would have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joined the fish circling in the lake; and circling; and circling. He shuddered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at the thought.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cold, sweetie," his mother said. "Let's get you inside." He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sniffed hard, and cleared his tears with the back of his hand. "I'm so tired,"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said.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make a bed for you straight away."</w:t>
      </w:r>
    </w:p>
    <w:p w:rsidR="00F96B97" w:rsidRDefault="00F96B97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"No. I want to tell you what happened before I go to sleep," Harvey</w:t>
      </w:r>
    </w:p>
    <w:p w:rsidR="00F96B97" w:rsidRDefault="00F96B97" w:rsidP="006F1775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replied. "It's a long story. Thirty-one years long."</w:t>
      </w:r>
    </w:p>
    <w:p w:rsidR="00F96B97" w:rsidRDefault="00F96B97" w:rsidP="006F1775">
      <w:pPr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XV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New Nightmares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a more difficult tale to tell than he expected it to be. Though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 of the details were clear in his head-Rictus's first appearance;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sinking of the ark; his and Wendell's escape-there was much else he could not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properly remember. It was as though the mist he'd strode through had seeped into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head, and had there drawn a veil over the House and much of what it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contained.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remember speaking to you on the phone two or three times," he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didn't speak to us, honey," his mom replied.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that was just another trick," Harvey said. "I should have known."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who was playing all those tricks?" his father demanded. "If this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exists-I say if-then whoever owns it kidnapped you and somehow kept you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from growing up. Maybe he froze you-"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"No," said Harvey. "It was warm there, except when the snow came down, of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course."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has to be some sane explanation."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is," said Harvey. "It was magic."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father shook his head. "That's a child's answer," he said. "And I'm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not a child anymore."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I know what I know," said Harvey firmly.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isn't very much, honey," his mom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wish I could remember more."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put a comforting arm around his shoulder. "Never mind," she said,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"we'll talk about it when you've had a rest."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"Could you find this House again?" his father asked him.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"Yes," Harvey replied, though his skin ran with chills at the thought of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going back. "I think so"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that's what we'll do."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want him going back to that place," his mother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have to know it exists before we report it to the police. You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understand that, don't you, son?"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nodded. "It sounds like something I made up, I know. But it's not.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swear it's not."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"Come on, sweetie," his mother said. "I'm afraid your room's changed a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bit, but it's still comfortable. I kept it just as you'd left it for years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years, hoping you'd find your way home. Then I realized if you ever did come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back you'd be a grown man, and you wouldn't want it decorated with rocket ships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parrots. So we had the decorators in. It's completely different now."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mind," Harvey said. "It's home, and that's all I care about."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the early afternoon, as he slept in his old room, it rained: a hard March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rain that beat against the window and slapped on the sill. The sound woke him.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sat up in bed with the hairs at his nape pricking and knew that he'd been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dreaming of Lulu. Poor, lost Lulu, dragging her misshapen body through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bushes, her flipper hand clutching the ark animals she'd dredged up from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mud.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thought of her unhappiness was unbearable. How could he ever hope 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live in the world to which he'd returned, knowing that she remained Hood's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prisoner?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find you," he murmured to himself. "I will, I swear..."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he lay back on the cold pillow, and listened to the sound of rain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until sleep crept over him.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Exhausted by his travels and traumas, he didn't wake again until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following morning. The rain had cleared. It was time to lay plans.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bought a map of the whole of Millsap," his father said, unfolding his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purchase and spreading it over the kitchen table. "There's our house." He had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already marked the place with a cross. "Now, do you remember any of the street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names around Hood's place?"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shook his head. "I was too busy escaping," he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"Were there any particular buildings you saw?"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was dark, and rainy."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we just have to trust to luck."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"We'll find it," Harvey said. "Even if it takes all week."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easier said than done. More than three decades had passed since he'd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first made his way through the town with Rictus, and countless things had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changed. There were new plazas and new slums; new cars on the streets and new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aircraft overhead. So many distractions, all keeping Harvey from the trail.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know which way is which," he admitted, after they'd been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searching for half a day. "Nothing's the way I remember it."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"We'll keep going," his father said. "It'll all come clear."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didn't. They spent the rest of the day wandering around, hoping that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 Night would trigger a memory, but it was frustrating business. Every now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then, in some square or street, Harvey would say: "Maybe this is it,"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they'd head off in one direction or another, only to find that the trail grew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cold a few blocks on.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evening, his father quizzed him again.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you could only remember what the House looked like," he said, "I could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describe it to people."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was big, I remember that. And old. I'm sure it was very old."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"Could you draw it?"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could try."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 just that, and though he wasn't much of an artist his hand seemed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remember more than his brain had, because after a half hour he had drawn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in considerable detail. His father was pleased.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"We'll take this with us tomorrow," he said. "Maybe somebody will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recognize it."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the second day was just as frustrating as the first. Nobody knew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that Harvey had drawn, nor anything remotely, like it. By the end of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afternoon, Harvey's father was getting short-tempered.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useless!" he said. "I must have asked five hundred people and not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one of them-not one-even vaguely recognized the place."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not surprising," said Harvey. "I don't think anyone who saw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House-besides me and Wendell-ever escaped before."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should just repeat all this to the police," his mother said, "and let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them deal with it."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what do we tell them?" his father said, raising his voice. "That we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think there's a House out there that hides in a mist, and steals children with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magic? It's ridiculous!"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"Calm down, calm down," Harvey's mother said. "We'll talk about this after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we've eaten."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trudged home, ate and discussed the whole problem again, but without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finding any solutions. Mr. Hood had laid his traps carefully over the years,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protecting himself from the laws of the real world. Safe behind the mists of his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illusion, he'd most likely already found two new and unwitting prisoners 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replace Harvey and Wendell. It seemed his evil would go on, undiscovered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unpunished.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following day Harvey's father made an announcement.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search is getting us nowhere," he said. "We're going to give it up!"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going to the police?" his wife asked him.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"Yes. And they'll want Harvey to tell them everything he knows. It's going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be difficult."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 won't believe me,"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why I'm going to talk to them first," his father said. "I'll, find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somebody who'll listen."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left soon after breakfast, with a worried expression on his face.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is all my fault," Harvey said to his mom. "We lost all that time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together, just because I was bored."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blame yourself," she said. "We're all tempted to do things we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regret once in a while. Sometimes we choose badly and make mistake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just wish I knew how to unmake it," Harvey replied.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mother went out shopping in the middle of the morning, and left Harvey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haunted by that thought. Was there some way to undo the damage that had been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done? To take back the stolen years, and live them here, with the people who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loved him, and whom he loved dearly in return?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was sitting at his bedroom window, trying to puzzle the problem out,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when he saw a forlorn figure at the street corner. He threw open the window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yelled down to him: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"Wendell! Wendell! Over here!"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he raced downstairs. By the time he opened the door his friend was on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step, his face red and wet with tears and sweat.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happened?" he said. "Everything's changed." His words were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punctuated by hiccups. "My dad divorced my mom and my mom's so old, Harvey,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fat as a house." He wiped his running nose with the back of his hand,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sniffed hard. "It wasn't supposed to be this way!" he said. "Well, was it?"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 his best to explain how the House had deceived them, but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was in no mood for theory. He just wanted the nightmare to be over.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things the way they were," he wailed.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"My dad's gone to the police," Harvey said. "He's going to tell them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everything."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 won't do any good," Wendell said despairingly. "They'll never find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House."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right," Harvey said. "I went to look for it with my mom and dad,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it was no use. It's hiding."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 it's bound to hide from them, stupid, " Wendell said. "It doesn't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want grown-ups."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right," said Harvey. "It wants children. And I bet it wants you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me more than ever."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"How'd you reckon that?"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almost had us. It almost ate us alive."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you think it's got a taste for us?"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sure of it"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stared at his feet for a moment. "You think we should go back,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don't you?"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think any of those grown-ups-my dad, your mom, the police-are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ever going to find the House. If we want all those years back, we have to get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them for ourselves."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much like the idea," Wendell confessed.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"Neither do I," he said, thinking as he spoke that he'd have to leave a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note for his mom and dad, so that they wouldn't think his return had been a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dream. "We have to go," he said. "We don't have any choice."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when do we start?"</w:t>
      </w:r>
    </w:p>
    <w:p w:rsidR="00F96B97" w:rsidRDefault="00F96B97" w:rsidP="00EE773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"Now!" said Harvey grimly. "We've lost, too much time already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XVI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Back to the Happy Land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as if the House knew that they were coming back and was calling 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them. As soon as they stepped out into the street their feet seemed to know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way. All they had to do was let them lead.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we do when we get there?" Wendell wanted to know. "I mean, we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only just escaped with our lives last time-"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"Mrs. Griffin will help us,"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Wendell's breath quickened. "Suppose Carna bit her head off?" he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we'll have to do it alone."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what?"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"Find Hood."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you told me he was dead."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think being dead means much to a creature like him,"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in the house somewhere, Wendell, and we have to hunt him down whether we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like it or not. He's the one who stole all those years with our moms and dads.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we won't get them back until we face him."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make it sound easy," Wendell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whole House is a box of tricks," Harvey reminded him. "The seasons.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presents. They're all illusions. We have to hold on to that."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"Harvey? Look."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Wended pointed ahead of them. Harvey knew the street at a glance. Thirtythree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days ago, he'd stood here with Rictus, and listened to the tempter tell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 what a fine place lay on the other side of the mist wall up ahead.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is it then,"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strange, but he didn't feel afraid, even though he knew they were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walking back into their enemy's arms. It was better to face Hood and his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illusions now than to spend the rest of his life wondering about Lulu,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mourning the years he'd lost.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ready?" he asked Wendell.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"Before we go," his friend replied, "can we get just one thing s straight?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If the House is all illusions, then how come we felt the cold? And how come I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got fat from eating Mrs. Griffin's pies, and-"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know," Harvey cut in, doubt running a cold finger up his spine.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can't explain how Hood's magic works. All I know is, he took all those years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away to feed himself."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"Feed?"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"Yeah. Like...like...like a vampire." This was the first time Harvey had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thought of Hood that way, but it instinctively seemed right. Blood was life,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life was what w Hood fed upon. He was a vampire, sure enough. Maybe a king among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vampires.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shouldn't we have a stake, or holy water, or something?"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just in stories,"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if he comes after us-"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fight."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"Fight with what?"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shrugged. The truth was, he didn't know. But he was sure that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crosses and prayers weren't going to be any use, in the battle that lay ahead.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more talk," he said to Wendell. "If you don't want to come, then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don't."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didn't say that"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"Good," said Harvey, and started toward the mist.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followed on his heels, and just as Harvey stepped into the wall 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snatched hold of his friend's sleeve, so that they entered as they had exited: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together.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mist closed around them like a waterlogged blanket, pressing so hard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against their faces Harvey half thought it intended to smother them. But it only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wished to keep them from changing their minds. A moment later a tremor moved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through its folds and spat them out the other side.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high summer in Hood's kingdom: the lazy season. The sun, which had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been hidden by rain clouds on the other side of the mist, was beaming down on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House and all that prospered around it. The trees swayed in a balmy breeze,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doors and windows of the House, its porch and chimneys, all gleamed as if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newly painted.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were welcoming songs in the eaves; welcoming smells from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kitchen; welcoming laughter through the open door. Welcome; everywhere welcome.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"I'd forgotten..." Wendell murmured.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"Forgotten what?"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"How...beautiful it is."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trust it," Harvey said. "It's all illusion, remember? All of it."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didn't reply, but wandered away toward the trees. The honeyed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breeze gusted around him, as if to pluck him up. He didn't resist, but went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where it led, into the dappled shade.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"Wendell! " Harvey said, following him across the lawn. "We've got 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stick together."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"I'd forgotten about the tree house," Wendell said dreamily, staring up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into the canopy. "We had such fun up there, remember?"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"No,'' said Harvey, determined not to let the past distract him from his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mission here. "I don't remember."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 you do," said Wendell, smiling from ear to ear. "We worked so hard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up there. I'm going up to see how it looks."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grabbed his arm.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you're not."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 I am," he snapped back, wrenching his arm from Harvey's grip. "I can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 whatever I want. You don't own me."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could see by the glazed look in Wendell's eyes that the House was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already working its seductive magic. It could only be a matter of time, he knew,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his own powers of resistance were worn away. And what then? Would 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forget his work here entirely, and become an empty-headed boy, laughing like a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loon while his soul was sucked away?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he said aloud, "I'm not going to let you do it!"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what?" said Wendell.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"We've got work to do!" Harvey told him.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Wendell replied.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do. And so did you five minutes ago, Remember what it did to us,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wind in trees seemed to sigh at this.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"Aaahh..." it said, as if it now understood Harvey's purpose here,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would waft this intelligence to the ears of Mr. Hood.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care. In fact, he was pleased,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 on," he said, as the gusts flew toward the House. "Tell him! Tell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him!" He turned on Wendell. "Are you coming?" he said. "Or am I going to go in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alone?"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mind going in, " Wendell said cheerily. "I'm hungry."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stared hard at Wendell. "Don't you remember anything we said out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there?" he demanded.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"Of course I do," Wendell replied. "We said we were going to..." 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paused, frowning. "...going...to..."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place has stolen time that belonged to us, Wendell."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did it do that?" said Wendell, still frowning deeply. "It's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just...just..." Again he faltered, searching for the words. "...just such a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perfect day." The frown began to fade again, and a broad smile replaced it. "Who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cares?" Wendell said. "I mean, on a day like this, who cares? Let's just enjoy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ourselves."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shook his head. He was losing precious time here, which was exactly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Hood and the House wanted. Instead of wasting any further words on Wendell,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turned on his heel and headed toward the front door.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 for me!" Wendell hollered. "Can you smell that pie?"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could, and wished he'd put some food in his belly before he'd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started out on this adventure. Knowing that these tantalizing smells were all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part of Hood's repertoire wasn't enough to stop his mouth from watering or his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stomach from grumbling.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All he could do was think of the dust to which his ark animals had turned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when he'd stepped out into the street. The pie on the kitchen table was probably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made of the same bitter stuff, concealed beneath a veneer of sweetness. He held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 to that thought as best he could, knowing that the House into which he was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about to step would be full of such blandishments.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Wendell again trailing a step behind, he climbed the porch steps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marched into the House. The moment they were both inside, the door slammed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behind them. Harvey reeled around, his skin crawling. It was not the wind that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had thrown the door shut.</w:t>
      </w:r>
    </w:p>
    <w:p w:rsidR="00F96B97" w:rsidRDefault="00F96B97" w:rsidP="00EE773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Rictus.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XVII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Cook, Cat and Coffin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"Great to have you back, boy," Rictus said, his smile as wide as ever. "I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told everyone you wouldn't be able to stay away. Nobody believed me. He's gone,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said, he's gone. But I knew better." He started to wander toward Harvey. "I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knew you wouldn't be satisfied with a little visit...not with so much fun still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be had."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hungry," Wendell whined.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"Help yourselves!" Rictus grinned.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was off at a sprint, into the kitchen.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boy oh boy oh boy!" he hollered. "Look at all this food."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reply.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"Aren't you hungry?" Rictus said, raising an eyebrow high above his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spectacles. He cupped his hand behind his ear. "That sounds like an empty belly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me."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"Where's Mrs. Griffin?"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"Oh...she's around," Rictus said mischievously. "But she's getting old.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takes to her bed a good deal these days, so we laid her down somewhere safe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sound."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spoke there was a mewling sound from the living room, and there at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door stood Stew-Cat. Rictus scowled. "Get out of here, pussy!" he spat.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"Can't you see we're having a conversation?"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Stew-Cat wasn't about to be intimidated. She sauntered over to Harvey,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rubbing herself against his legs.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want?" Harvey said, going down on his haunches to stroke her.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purred loudly.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"Hey, that's fine and dandy," Rictus said, putting off his anger in favor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a freshly polished smile. "You like the cat. The cat likes you. Everybody's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happy."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not happy,"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why's that?"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left all my presents here, and I don't know where."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problem," said Rictus. "I'll find 'em for you."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"Would you do that?"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"Sure, kid, " said Rictus, persuaded that his charm was working again.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what we're all here for: to give you whatever your heart desires."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think maybe I left them up in my bedroom," Harvey suggested.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 I think I saw 'em up there," Rictus replied. "You stay right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here. I'll be back."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took himself up the stairs two and three at a time, whistling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tunelessly through his teeth as he ascended. Harvey waited until he disappeared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from sight and then went to check on Wendell, letting Stew-Cat slip away.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"Ah, now, look at this!' a voice said as he appeared at the kitchen door.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Jive. He was standing at the stove, as sinewy as ever, juggling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eggs with one hand and tossing pancakes in a pan with the other.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fancy?" he said. "Sweet or savory?"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"Nothing,"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all good," Wendell piped up. He was almost hidden behind a wall of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filled plates. "Try the apple turnovers! They're great!"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was sorely tempted. The buffet looked wonderfully tempting. But it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dust. He had to keep remembering that.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 later," he said, averting his eyes from the heaps of syrup-drenched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waffles and bowls of ice cream.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 are you going?" Jive wanted to know.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"Mr. Rictus is finding a few presents for me,"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Jive smiled with satisfaction. "So you're getting back into the swing of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things, kiddo!" he said. "Good for you!"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missed being here," Harvey replied.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didn't linger, just in case Jive saw the lie in his eyes, but turned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headed back into the hallway. Stew-Cat was still there, staring at him.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is it?" he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cat took off toward the stairs, then stopped and cast a backward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glance.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"Have you something to show me?" Harvey whispered.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At this, the cat bounded off again. Harvey followed, expecting her to lead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way upstairs. But before she reached the bottom step she veered off to her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left, and led Harvey down a narrow passage to a door he had never even noticed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rattled the handle, but the door was locked. Turning to look for Stew-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Cat, he found her rubbing her arched back against the leg of a small table set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nearby. On the table was a carved wooden box. In the box was a key.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went back to the door, unlocked it, and pulled it open. There was a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flight of wooden steps in front of him, leading down into a darkness from which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sour, dank smell rose. He might have declined to descend had Stew-Cat not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hurried on past him, down into the murk.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his fingers trailing on the damp walls to the left and right of him,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followed Stew-Cat to the bottom of the flight, counting the steps as he went.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were fifty-two, and by the time he had descended them all his eyes had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become reasonably accustomed to the gloom. The cellar was cavernous but empty,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except for a litter of rubble and a large wooden box, which lay in the dust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maybe a dozen yards from where he stood.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is it?" he hissed to Stew-Cat, knowing the creature had no way of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replying, but hoping for some sign nevertheless.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Stew-Cat's only answer was to run across the floor and leap nimbly up onto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box, where it began to claw at the wood.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Harvey's curiosity was stronger than his fear, but not so much stronger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he dashed to pull off the lid. He approached as though the box were some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sleeping beast, which for all he knew it was. The closer he got the more it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resembled a crude coffin; but what kind of coffin was sealed with a padlock? Was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this where Carna had been laid, perhaps, after the beast had dragged its wounded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body back home? Was it even now listening to Stew-Cat scratch on the lid,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waiting for release?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came within a yard of the casket, however, he laid eyes on a clue 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its contents: an apron string, left hanging out of the box by whoever had locked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it. He knew of only one person in the House who wore an apron.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"Mrs. Griffin!" he whispered, digging his fingernails under the lid. "Mrs.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Griffin? Are you in there?"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a muffled thump from inside.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going to get you out," he promised, hauling on the lid as hard as 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could.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didn't have the strength to break the lock. In desperation he began 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search the cellar, looking for some tool or other, and found himself two sizable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rocks. Hefting them, he returned to the casket.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is going to be noisy," he warned Mrs. Griffin.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Then, using one stone as a kind of chisel and the other as a hammer, 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assaulted the lock. Blue sparks flew as he struck at the metal, but he seemed 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 making no impression until, all of a sudden, the lock gave a loud crack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fell to the ground.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paused for a moment, a feather of doubt brushing his brow. Suppose it</w:t>
      </w:r>
    </w:p>
    <w:p w:rsidR="00F96B97" w:rsidRDefault="00F96B97" w:rsidP="00EE773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Carna's coffin? Then he threw the rocks aside and hauled off the lid.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XVII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Bitter Truth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almost shouted out loud, seeing the terrible state that poor Mrs.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Griffin was in. She was staring up at him with wild eyes, her hair pulled out in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clawfuls, her face purple with bruises. A foul rag had been stuffed into her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mouth. Harvey carefully removed it, and she began to speak, her voice a hoarse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whisper.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"Thank you, my sweet, thank you," she said. "But oh, you shouldn't have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come back. It's too dangerous here."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did this to you?"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"Jive and Rictus."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he ordered it, didn't he?" Harvey said, helping her up. "Don't tell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me he's dead, because I know that doesn't matter. Hood's here in the House,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isn't he?"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"Yes," she said, holding on to him as she climbed up out of the box. "Yes,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he's here. But not in the way you think..." She began to weep, the tears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clogging her words.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all right," Harvey said. "Everything's going to be all right."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 fingers went up to her face, and touched the tears. "I thought...I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thought I'd never cry again," she said. "Look what you've done!"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sorry," said Harvey.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no, my sweet, don't be sorry. It's wonderful." She smiled through her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tears. "You've broken his curse on me."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curse?"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it's a long story."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want to hear."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was the first child who ever came to Hood's House," she said. "This was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many, many years ago. I was nine when I first walked up the front path. I'd run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away from home, you see."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"My cat had died and my father refused to buy me another. And what do you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think Rictus gave me the very day I arrived?"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"Three cats," said Harvey.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 how this House works, don't you?"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nodded. "It gives you whatever you think you want."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I wanted cats, and a home, and-"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"Another father." She shivered with fear, remembering the horror. "I met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that night. At least, I heard his voice."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Stew-Cat had come to her feet, and she paused to stoop and gather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creature into her arms.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 did you hear him?" Harvey asked.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"In the attic at the top of the House. And he said to me: If you stay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here, forever and ever, you'll never die. You'll grow old, but you'll live until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end of time, and never weep again."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that's what you wanted?"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was stupid, but yes, I did. I was afraid, you see. Afraid of being put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into the ground like my cat." A new wave of tears came, running down her pale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cheeks. "I was running away from Death-"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"-straight into its House,"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no, child," Mrs. Griffin said. "Hood isn't Death." She wiped away her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tears, so as to see Harvey more clearly. "Death is a natural thing. Hood isn't.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would welcome Death now, like a friend I'd driven away from my door. I've seen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too much, my sweet. Too many seasons, too many children.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didn't you try and stop him?"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have no power against him. All I could do was give the children who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came here as much happiness as I knew how."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how old are you?" Harvey asked her.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knows?" she replied, laying her cheek against Stew-Cat's fur. "I grew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up and old in a matter of days, but then the passage of time seemed to lose its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hold on me. Sometimes I've wanted to ask one of the children: What year is it in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world outside?"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can tell you."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"Don't," she said, putting her finger to her lips. "I don't want to know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how the years have flown. It would hurt too much."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want, then?"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"To die," she said, with a little smile. "To slip out of this skin, and go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the stars."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that what happens?"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what I believe," she said. "But Hood won't let me die. Not ever.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That'll be his revenge on me, for helping you to escape. He already had Blue-Cat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murdered, for showing you the way out."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"Hood's going to let you go," Harvey said. "I promise. I'm going to make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shook her head. "You're so brave, my sweet," she said. "But he won't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let any of us go. There's such a terrible emptiness inside him. He wants to fill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with souls, but it's a pit. A bottomless pit-"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"-and you're both heading for it," said an oily voice. The speaker was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Marr. She was oozing down the stairs. "We've been looking for you up and down,"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said to Harvey. "You'd better come with me, child."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extended her arms in Harvey's direction. He remembered all too well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her transforming touch. "Come! Come!" she said. "I might still get you out of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trouble, if you let me make something humble of you. He likes humble things,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does Mr. Hood. Fleas; worms; scabby dogs. Come to me, child! Quickly!"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looked around the cellar. There were no other ways out. If he was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get Mrs. Griffin up into the sun it had to be by way of the stairs, and Marr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standing in front of them.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took a step in her direction. She smiled toothlessly.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"Good, child, good," she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"Don't," Mrs. Griffin said. "She'll hurt you."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"Hush, woman!" Mary said. "We're going to have to nail that lid down next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time !" Her Greasy green eyes swiveled back in Harvey's direction. "He knows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what's good for him. Don't you, boy?"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reply. He simply kept walking toward Marr, whose fingers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seemed to be growing like a snail's horns, reaching out to fix upon his face.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"You've been such an obedient boy," Marr went on. "Maybe I won't turn you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into a worm after all. What would you like to be? Tell me. tell me what's in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your heart..."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"Never mind my heart," Harvey said, reaching out toward Marr. "What about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yours?"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puzzled look came over Marr's face. "Mine?" she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"Yes," said Harvey. "What do you dream of being?"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never dream," she said defiantly.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should try it," Harvey told her. "If you can change me into a worm,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or a bat, what could you do for yourself?"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defiance on her face became bafflement, and the bafflement turned to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panic. Her outstretched fingers began to retreat into themselves. Harvey reached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for them like lightning, however, interweaving his fingers with hers.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 to be?" he said to her. "Think!"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started to struggle, and he felt her magic surging through her fingers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into his, attempting to work some change on him. But he didn't want to be a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vampire bat anymore, and he certainly didn't want to be a worm. He was quite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happy to be himself. The magic therefore had no hold on him; instead it flowed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back into Marr, who began to shake as though she were being dipped in icy water.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"What...are...you...doing?" she demanded.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"Tell me what's in your heart," he said, returning her invitation.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not telling you!" she replied, still trying to wrest her fingers free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his.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she was not used to having her victims resist her this way. Her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muscles were soft and flabby. She pulled and pulled, but she couldn't escape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him.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"Leave me alone!" she said. "If you harm me Mr. Hood will have your head."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not harming you," Harvey replied. "I'm just letting you have your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dreams, the way you let me have mine."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want them!" she yelled, struggling more than ever.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wouldn't let her go. Instead, he drew closer to her, as if to wrap her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up in his arms. She started to spit at him-great gobs of slime-but he wiped them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from his face and kept approaching her.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"No..." she began to murmur, "...no..."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she couldn't keep the magic she'd intended for him from working on her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own skin and bones. Her fat face began to soften and run like melting wax; her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body sagged in its ragged coat, and a greenish gruel began to pour out onto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floor.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"Oh..." she sobbed, "...you damnable child..."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dream was this, Harvey wondered, that was turning Marr to mush? She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was growing smaller all the time, her clothes dropping off her as her body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shrank, her voice becoming thin. It could only be moments before she disappeared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altogether.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dream about?" Harvey said, as Marrs fingers ran away between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own like brackish water.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dream of nothing..." Marr replied, her eyes sinking back into her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disintegrating skull, "...and that's...what...I've...become..." She was almost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lost in the folds of her clothes...nothing..." she said again. She was no more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than a dirty puddle now; a puddle with a fading voice. "...nothing..."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she was gone, devoured by her own magic.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did it!" Mrs. Griffin said. "Child, you did it!"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"One down, three to go," Harvey said.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"Three?"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"Rictus, Jive and Hood himself."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forgetting Carna."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it still alive?"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nodded. "I'm afraid I've heard its shrieks every night. It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wants revenge."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I want my life back," Harvey said, taking her by the arm and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escorting her (still carrying Stew-Cat) to the bottom of the stairs. "I'm going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get it, Mrs. Griffin. Whatever it takes, I'm going to get it."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glanced back at the heap of clothes that marked the place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where Marr had vanished into thin air.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 you can" she said, with astonishment in her voice. "Of all the</w:t>
      </w:r>
    </w:p>
    <w:p w:rsidR="00F96B97" w:rsidRDefault="00F96B97" w:rsidP="00EE7730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children who've come here, maybe you're the one who can beat Hood at his own</w:t>
      </w:r>
    </w:p>
    <w:p w:rsidR="00F96B97" w:rsidRDefault="00F96B97" w:rsidP="00EE7730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game."</w:t>
      </w:r>
    </w:p>
    <w:p w:rsidR="00F96B97" w:rsidRDefault="00F96B97" w:rsidP="00EE7730">
      <w:pPr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rPr>
          <w:rFonts w:ascii="CourierNew" w:hAnsi="CourierNew" w:cs="CourierNew"/>
          <w:sz w:val="20"/>
          <w:szCs w:val="20"/>
        </w:rPr>
      </w:pPr>
    </w:p>
    <w:p w:rsidR="00F96B97" w:rsidRDefault="00F96B97" w:rsidP="00EE7730">
      <w:pPr>
        <w:rPr>
          <w:rFonts w:ascii="CourierNew" w:hAnsi="CourierNew" w:cs="CourierNew"/>
          <w:sz w:val="20"/>
          <w:szCs w:val="20"/>
        </w:rPr>
      </w:pPr>
    </w:p>
    <w:p w:rsidR="00F96B97" w:rsidRDefault="00F96B97" w:rsidP="006F1775">
      <w:pPr>
        <w:rPr>
          <w:rFonts w:ascii="CourierNew" w:hAnsi="CourierNew" w:cs="CourierNew"/>
          <w:sz w:val="20"/>
          <w:szCs w:val="20"/>
        </w:rPr>
      </w:pPr>
    </w:p>
    <w:p w:rsidR="00F96B97" w:rsidRDefault="00F96B97" w:rsidP="006F1775"/>
    <w:sectPr w:rsidR="00F96B97" w:rsidSect="005C4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Ne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775"/>
    <w:rsid w:val="005C4B56"/>
    <w:rsid w:val="006F1775"/>
    <w:rsid w:val="007752AA"/>
    <w:rsid w:val="00C51E74"/>
    <w:rsid w:val="00EE7730"/>
    <w:rsid w:val="00F9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5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16</Pages>
  <Words>6989</Words>
  <Characters>-32766</Characters>
  <Application>Microsoft Office Outlook</Application>
  <DocSecurity>0</DocSecurity>
  <Lines>0</Lines>
  <Paragraphs>0</Paragraphs>
  <ScaleCrop>false</ScaleCrop>
  <Company>PFISD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XIII</dc:title>
  <dc:subject/>
  <dc:creator>e805225</dc:creator>
  <cp:keywords/>
  <dc:description/>
  <cp:lastModifiedBy>Rachel</cp:lastModifiedBy>
  <cp:revision>2</cp:revision>
  <dcterms:created xsi:type="dcterms:W3CDTF">2012-11-13T05:24:00Z</dcterms:created>
  <dcterms:modified xsi:type="dcterms:W3CDTF">2012-11-13T05:24:00Z</dcterms:modified>
</cp:coreProperties>
</file>